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891c906" w14:textId="891c906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135B0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F330FB">
        <w:t>17</w:t>
      </w:r>
      <w:r w:rsidR="00A3255C">
        <w:t>. lipnja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</w:t>
      </w:r>
      <w:r w:rsidR="00F330FB">
        <w:t>u postupku</w:t>
      </w:r>
      <w:r w:rsidRPr="00A75398" w:rsidR="00D42DE7">
        <w:t xml:space="preserve"> nad dužnikom</w:t>
      </w:r>
      <w:r w:rsidR="00BB2997">
        <w:t xml:space="preserve"> </w:t>
      </w:r>
      <w:r w:rsidRPr="00F330FB" w:rsidR="00F330FB">
        <w:t>ADRIATIC GRUPA d.o.o., Šibenik, Obala Dr. Franje Tuđmana 1, OIB: 67561712729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002B14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F330FB">
        <w:t>10,30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183084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dužnika: </w:t>
      </w:r>
      <w:r w:rsidR="00183084">
        <w:t>nitko, uredno pozvan putem e-Oglasna ploča sudova</w:t>
      </w:r>
    </w:p>
    <w:p w:rsidR="00632F3B" w:rsidP="002E5E38" w:rsidRDefault="00632F3B">
      <w:pPr>
        <w:jc w:val="both"/>
      </w:pPr>
    </w:p>
    <w:p w:rsidR="000E6BA4" w:rsidP="00183084" w:rsidRDefault="000E6BA4">
      <w:pPr>
        <w:numPr>
          <w:ilvl w:val="0"/>
          <w:numId w:val="7"/>
        </w:numPr>
        <w:ind w:left="0" w:hanging="66"/>
        <w:jc w:val="both"/>
      </w:pPr>
      <w:r w:rsidRPr="000E6BA4">
        <w:t xml:space="preserve">za predlagatelja: </w:t>
      </w:r>
      <w:r w:rsidR="00DA37E9">
        <w:t>nitko, dostava poziva uredno iskazana</w:t>
      </w:r>
      <w:r w:rsidR="00183084">
        <w:t xml:space="preserve">, podneskom netom zaprimljenim prije održavanja ročišta 17. lipnja 2020. </w:t>
      </w:r>
      <w:proofErr w:type="spellStart"/>
      <w:r w:rsidR="00183084">
        <w:t>zz</w:t>
      </w:r>
      <w:proofErr w:type="spellEnd"/>
      <w:r w:rsidR="00183084">
        <w:t xml:space="preserve"> predlagatelja opravdala svoj nedolazak na današnje ročište</w:t>
      </w:r>
      <w:r w:rsidR="00DA37E9">
        <w:t xml:space="preserve">. </w:t>
      </w: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  <w:r>
        <w:t>Obzirom da nema uvjeta za održavanje današnje ročišta</w:t>
      </w: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  <w:rPr>
          <w:bCs/>
        </w:rPr>
      </w:pPr>
      <w:r>
        <w:rPr>
          <w:bCs/>
        </w:rPr>
        <w:t>Sud donosi</w:t>
      </w:r>
    </w:p>
    <w:p w:rsidR="00183084" w:rsidP="00183084" w:rsidRDefault="00183084">
      <w:pPr>
        <w:jc w:val="center"/>
        <w:rPr>
          <w:bCs/>
        </w:rPr>
      </w:pPr>
      <w:r>
        <w:rPr>
          <w:bCs/>
        </w:rPr>
        <w:t>r j e š e nj e</w:t>
      </w:r>
    </w:p>
    <w:p w:rsidR="00183084" w:rsidP="00183084" w:rsidRDefault="00183084">
      <w:pPr>
        <w:rPr>
          <w:bCs/>
        </w:rPr>
      </w:pPr>
    </w:p>
    <w:p w:rsidR="00183084" w:rsidP="00183084" w:rsidRDefault="00183084">
      <w:pPr>
        <w:jc w:val="both"/>
      </w:pPr>
      <w:r>
        <w:t xml:space="preserve">Današnje ročište se odgađa, slijedeće se određuje za dan 14. srpnja 2020. u 9,00 sati, sudnica 14/I, na koje ročište će se </w:t>
      </w:r>
      <w:proofErr w:type="spellStart"/>
      <w:r>
        <w:t>zz</w:t>
      </w:r>
      <w:proofErr w:type="spellEnd"/>
      <w:r>
        <w:t xml:space="preserve"> dužnika i </w:t>
      </w:r>
      <w:proofErr w:type="spellStart"/>
      <w:r>
        <w:t>zz</w:t>
      </w:r>
      <w:proofErr w:type="spellEnd"/>
      <w:r>
        <w:t xml:space="preserve"> predlagatelja pozvati dostavom ovog ročišnog zapisnika, a koji zapisnik će se objaviti i na e-Oglasna ploča sudova.</w:t>
      </w:r>
    </w:p>
    <w:p w:rsidR="00183084" w:rsidP="00183084" w:rsidRDefault="00183084">
      <w:pPr>
        <w:jc w:val="center"/>
      </w:pPr>
    </w:p>
    <w:p w:rsidR="00183084" w:rsidP="00183084" w:rsidRDefault="00183084">
      <w:pPr>
        <w:jc w:val="center"/>
      </w:pPr>
      <w:r>
        <w:t>Dovršeno u 10,33 sati.</w:t>
      </w:r>
    </w:p>
    <w:p w:rsidR="00183084" w:rsidP="00183084" w:rsidRDefault="00183084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</w:p>
    <w:p w:rsidR="00183084" w:rsidP="00183084" w:rsidRDefault="00183084">
      <w:pPr>
        <w:jc w:val="both"/>
      </w:pPr>
    </w:p>
    <w:p w:rsidR="00183084" w:rsidP="00183084" w:rsidRDefault="00183084">
      <w:pPr>
        <w:ind w:left="2832" w:firstLine="708"/>
        <w:jc w:val="both"/>
      </w:pPr>
      <w:r>
        <w:t>Sutkinja</w:t>
      </w:r>
      <w:r>
        <w:tab/>
      </w:r>
      <w:r>
        <w:tab/>
      </w:r>
      <w:r>
        <w:tab/>
      </w:r>
      <w:r>
        <w:tab/>
      </w: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="00183084" w:rsidP="00183084" w:rsidRDefault="00183084">
      <w:pPr>
        <w:ind w:left="2832" w:firstLine="708"/>
      </w:pPr>
    </w:p>
    <w:p w:rsidR="00183084" w:rsidP="00183084" w:rsidRDefault="00183084">
      <w:pPr>
        <w:ind w:left="2832" w:firstLine="708"/>
        <w:jc w:val="both"/>
      </w:pPr>
      <w:r>
        <w:t>Zapisničar</w:t>
      </w:r>
      <w:r>
        <w:tab/>
        <w:t xml:space="preserve">                    </w:t>
      </w:r>
      <w:r>
        <w:tab/>
        <w:t xml:space="preserve">     </w:t>
      </w: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Pr="00A75398"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="00183084" w:rsidP="00183084" w:rsidRDefault="00183084">
      <w:pPr>
        <w:jc w:val="both"/>
      </w:pPr>
    </w:p>
    <w:p w:rsidRPr="000E6BA4" w:rsidR="00183084" w:rsidP="00183084" w:rsidRDefault="00183084">
      <w:pPr>
        <w:jc w:val="both"/>
      </w:pPr>
    </w:p>
    <w:p w:rsidR="008570A7" w:rsidP="008570A7" w:rsidRDefault="008570A7">
      <w:pPr>
        <w:jc w:val="both"/>
      </w:pPr>
    </w:p>
    <w:p w:rsidRPr="00A75398" w:rsidR="003F2D68" w:rsidP="00AC7AD3" w:rsidRDefault="00D221FA">
      <w:pPr>
        <w:ind w:left="2124" w:firstLine="708"/>
      </w:pPr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9F6">
      <w:rPr>
        <w:rStyle w:val="Brojstranice"/>
        <w:noProof/>
      </w:rPr>
      <w:t>13</w:t>
    </w:r>
    <w:r>
      <w:rPr>
        <w:rStyle w:val="Brojstranice"/>
      </w:rPr>
      <w:fldChar w:fldCharType="end"/>
    </w:r>
  </w:p>
  <w:p w:rsidR="001259A5" w:rsidP="008E764E" w:rsidRDefault="001259A5">
    <w:pPr>
      <w:pStyle w:val="Zaglavlje"/>
      <w:jc w:val="right"/>
    </w:pPr>
  </w:p>
  <w:p w:rsidR="00F330FB" w:rsidP="00F330FB" w:rsidRDefault="00F330FB">
    <w:pPr>
      <w:pStyle w:val="Zaglavlje"/>
      <w:jc w:val="right"/>
    </w:pPr>
    <w:r>
      <w:tab/>
    </w:r>
    <w:r>
      <w:tab/>
      <w:t xml:space="preserve">   </w:t>
    </w:r>
    <w:r w:rsidR="00183084">
      <w:t xml:space="preserve"> </w:t>
    </w:r>
    <w:r w:rsidR="00183084">
      <w:t>Poslovni broj: 2 St-154/2020-68</w:t>
    </w:r>
  </w:p>
  <w:p w:rsidRPr="006D5295" w:rsidR="00F330FB" w:rsidP="008E764E" w:rsidRDefault="00F330FB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0E6BA4">
      <w:t>15</w:t>
    </w:r>
    <w:r w:rsidR="00F330FB">
      <w:t>4</w:t>
    </w:r>
    <w:r w:rsidR="006E65D1">
      <w:t>/2020-</w:t>
    </w:r>
    <w:r w:rsidR="00183084">
      <w:t>68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0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2B14"/>
    <w:rsid w:val="0000732E"/>
    <w:rsid w:val="000115DE"/>
    <w:rsid w:val="00011B11"/>
    <w:rsid w:val="00014D03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0AC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E6BA4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83084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5A67"/>
    <w:rsid w:val="0021696C"/>
    <w:rsid w:val="002233EE"/>
    <w:rsid w:val="0023783A"/>
    <w:rsid w:val="002409FC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A7938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3F70E0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3BCE"/>
    <w:rsid w:val="00425B15"/>
    <w:rsid w:val="00432DC2"/>
    <w:rsid w:val="004353EF"/>
    <w:rsid w:val="004579EC"/>
    <w:rsid w:val="00460820"/>
    <w:rsid w:val="00465349"/>
    <w:rsid w:val="00471128"/>
    <w:rsid w:val="00471E99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B79CC"/>
    <w:rsid w:val="006D15D2"/>
    <w:rsid w:val="006D5295"/>
    <w:rsid w:val="006E65D1"/>
    <w:rsid w:val="006F1E65"/>
    <w:rsid w:val="006F1FF3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570A7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15F53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09F6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9F6B1A"/>
    <w:rsid w:val="00A03F94"/>
    <w:rsid w:val="00A0543D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5971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474F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0D88"/>
    <w:rsid w:val="00D7355B"/>
    <w:rsid w:val="00D7666B"/>
    <w:rsid w:val="00D76CE3"/>
    <w:rsid w:val="00D77840"/>
    <w:rsid w:val="00D943C1"/>
    <w:rsid w:val="00D953E2"/>
    <w:rsid w:val="00D96335"/>
    <w:rsid w:val="00DA0A63"/>
    <w:rsid w:val="00DA37E9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5A20"/>
    <w:rsid w:val="00EE71D0"/>
    <w:rsid w:val="00EF1D4F"/>
    <w:rsid w:val="00F14939"/>
    <w:rsid w:val="00F20435"/>
    <w:rsid w:val="00F24CF8"/>
    <w:rsid w:val="00F27EF3"/>
    <w:rsid w:val="00F30A89"/>
    <w:rsid w:val="00F330FB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802"/>
    <w:rsid w:val="00FC493A"/>
    <w:rsid w:val="00FC54BA"/>
    <w:rsid w:val="00FC5F59"/>
    <w:rsid w:val="00FD215B"/>
    <w:rsid w:val="00FD7EEE"/>
    <w:rsid w:val="00FE31C6"/>
    <w:rsid w:val="00FE355E"/>
    <w:rsid w:val="00FE5BD0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02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2409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09F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09F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09F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09F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0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7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13</izvorni_sadrzaj>
    <derivirana_varijabla naziv="DomainObject.Zapisnik.BrojStranica_1">13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St-154/2020-11</izvorni_sadrzaj>
    <derivirana_varijabla naziv="DomainObject.Zapisnik.Oznaka_1">St-154/2020-11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2020.</izvorni_sadrzaj>
    <derivirana_varijabla naziv="DomainObject.Predmet.DatumOsnivanja_1">11.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uplaćen predujam od 5.000,00 kn</izvorni_sadrzaj>
    <derivirana_varijabla naziv="DomainObject.Predmet.Opis_1">- uplaćen predujam od 5.000,00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St-154/2020</izvorni_sadrzaj>
    <derivirana_varijabla naziv="DomainObject.Predmet.OznakaBroj_1">St-154/2020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GRUPA d.o.o. za usluge</izvorni_sadrzaj>
    <derivirana_varijabla naziv="DomainObject.Predmet.StrankaFormated_1">  ADRIATIC GRUPA d.o.o. za usluge</derivirana_varijabla>
  </DomainObject.Predmet.StrankaFormated>
  <DomainObject.Predmet.StrankaFormatedOIB>
    <izvorni_sadrzaj>  ADRIATIC GRUPA d.o.o. za usluge, OIB 67561712729</izvorni_sadrzaj>
    <derivirana_varijabla naziv="DomainObject.Predmet.StrankaFormatedOIB_1">  ADRIATIC GRUPA d.o.o. za usluge, OIB 67561712729</derivirana_varijabla>
  </DomainObject.Predmet.StrankaFormatedOIB>
  <DomainObject.Predmet.StrankaFormatedWithAdress>
    <izvorni_sadrzaj> ADRIATIC GRUPA d.o.o. za usluge, Obala dr. Franje Tuđmana 1, 22000 Šibenik</izvorni_sadrzaj>
    <derivirana_varijabla naziv="DomainObject.Predmet.StrankaFormatedWithAdress_1"> ADRIATIC GRUPA d.o.o. za usluge, Obala dr. Franje Tuđmana 1, 22000 Šibenik</derivirana_varijabla>
  </DomainObject.Predmet.StrankaFormatedWithAdress>
  <DomainObject.Predmet.StrankaFormatedWithAdressOIB>
    <izvorni_sadrzaj> ADRIATIC GRUPA d.o.o. za usluge, OIB 67561712729, Obala dr. Franje Tuđmana 1, 22000 Šibenik</izvorni_sadrzaj>
    <derivirana_varijabla naziv="DomainObject.Predmet.StrankaFormatedWithAdressOIB_1"> ADRIATIC GRUPA d.o.o. za usluge, OIB 67561712729, Obala dr. Franje Tuđmana 1, 22000 Šibenik</derivirana_varijabla>
  </DomainObject.Predmet.StrankaFormatedWithAdressOIB>
  <DomainObject.Predmet.StrankaWithAdress>
    <izvorni_sadrzaj>ADRIATIC GRUPA d.o.o. za usluge Obala dr. Franje Tuđmana 1,22000 Šibenik</izvorni_sadrzaj>
    <derivirana_varijabla naziv="DomainObject.Predmet.StrankaWithAdress_1">ADRIATIC GRUPA d.o.o. za usluge Obala dr. Franje Tuđmana 1,22000 Šibenik</derivirana_varijabla>
  </DomainObject.Predmet.StrankaWithAdress>
  <DomainObject.Predmet.StrankaWithAdressOIB>
    <izvorni_sadrzaj>ADRIATIC GRUPA d.o.o. za usluge, OIB 67561712729, Obala dr. Franje Tuđmana 1,22000 Šibenik</izvorni_sadrzaj>
    <derivirana_varijabla naziv="DomainObject.Predmet.StrankaWithAdressOIB_1">ADRIATIC GRUPA d.o.o. za usluge, OIB 67561712729, Obala dr. Franje Tuđmana 1,22000 Šibenik</derivirana_varijabla>
  </DomainObject.Predmet.StrankaWithAdressOIB>
  <DomainObject.Predmet.StrankaNazivFormated>
    <izvorni_sadrzaj>ADRIATIC GRUPA d.o.o. za usluge</izvorni_sadrzaj>
    <derivirana_varijabla naziv="DomainObject.Predmet.StrankaNazivFormated_1">ADRIATIC GRUPA d.o.o. za usluge</derivirana_varijabla>
  </DomainObject.Predmet.StrankaNazivFormated>
  <DomainObject.Predmet.StrankaNazivFormatedOIB>
    <izvorni_sadrzaj>ADRIATIC GRUPA d.o.o. za usluge, OIB 67561712729</izvorni_sadrzaj>
    <derivirana_varijabla naziv="DomainObject.Predmet.StrankaNazivFormatedOIB_1">ADRIATIC GRUPA d.o.o. za usluge, OIB 67561712729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ADRIATIC GRUPA d.o.o. za usluge</item>
    </izvorni_sadrzaj>
    <derivirana_varijabla naziv="DomainObject.Predmet.StrankaListFormated_1">
      <item>ADRIATIC GRUPA d.o.o. za usluge</item>
    </derivirana_varijabla>
  </DomainObject.Predmet.StrankaListFormated>
  <DomainObject.Predmet.StrankaListFormatedOIB>
    <izvorni_sadrzaj>
      <item>ADRIATIC GRUPA d.o.o. za usluge, OIB 67561712729</item>
    </izvorni_sadrzaj>
    <derivirana_varijabla naziv="DomainObject.Predmet.StrankaListFormatedOIB_1">
      <item>ADRIATIC GRUPA d.o.o. za usluge, OIB 67561712729</item>
    </derivirana_varijabla>
  </DomainObject.Predmet.StrankaListFormatedOIB>
  <DomainObject.Predmet.StrankaListFormatedWithAdress>
    <izvorni_sadrzaj>
      <item>ADRIATIC GRUPA d.o.o. za usluge, Obala dr. Franje Tuđmana 1, 22000 Šibenik</item>
    </izvorni_sadrzaj>
    <derivirana_varijabla naziv="DomainObject.Predmet.StrankaListFormatedWithAdress_1">
      <item>ADRIATIC GRUPA d.o.o. za usluge, Obala dr. Franje Tuđmana 1, 22000 Šibenik</item>
    </derivirana_varijabla>
  </DomainObject.Predmet.StrankaListFormatedWithAdress>
  <DomainObject.Predmet.StrankaListFormatedWithAdressOIB>
    <izvorni_sadrzaj>
      <item>ADRIATIC GRUPA d.o.o. za usluge, OIB 67561712729, Obala dr. Franje Tuđmana 1, 22000 Šibenik</item>
    </izvorni_sadrzaj>
    <derivirana_varijabla naziv="DomainObject.Predmet.StrankaListFormatedWithAdressOIB_1">
      <item>ADRIATIC GRUPA d.o.o. za usluge, OIB 67561712729, Obala dr. Franje Tuđmana 1, 22000 Šibenik</item>
    </derivirana_varijabla>
  </DomainObject.Predmet.StrankaListFormatedWithAdressOIB>
  <DomainObject.Predmet.StrankaListNazivFormated>
    <izvorni_sadrzaj>
      <item>ADRIATIC GRUPA d.o.o. za usluge</item>
    </izvorni_sadrzaj>
    <derivirana_varijabla naziv="DomainObject.Predmet.StrankaListNazivFormated_1">
      <item>ADRIATIC GRUPA d.o.o. za usluge</item>
    </derivirana_varijabla>
  </DomainObject.Predmet.StrankaListNazivFormated>
  <DomainObject.Predmet.StrankaListNazivFormatedOIB>
    <izvorni_sadrzaj>
      <item>ADRIATIC GRUPA d.o.o. za usluge, OIB 67561712729</item>
    </izvorni_sadrzaj>
    <derivirana_varijabla naziv="DomainObject.Predmet.StrankaListNazivFormatedOIB_1">
      <item>ADRIATIC GRUPA d.o.o. za usluge, OIB 67561712729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Alen Maglić</item>
    </izvorni_sadrzaj>
    <derivirana_varijabla naziv="DomainObject.Predmet.OstaliListFormated_1">
      <item>Alen Maglić</item>
    </derivirana_varijabla>
  </DomainObject.Predmet.OstaliListFormated>
  <DomainObject.Predmet.OstaliListFormatedOIB>
    <izvorni_sadrzaj>
      <item>Alen Maglić, OIB 35713163953</item>
    </izvorni_sadrzaj>
    <derivirana_varijabla naziv="DomainObject.Predmet.OstaliListFormatedOIB_1">
      <item>Alen Maglić, OIB 35713163953</item>
    </derivirana_varijabla>
  </DomainObject.Predmet.OstaliListFormatedOIB>
  <DomainObject.Predmet.OstaliListFormatedWithAdress>
    <izvorni_sadrzaj>
      <item>Alen Maglić, Ul.8.udarne Dalmat.brigade 12, 22000 Šibenik</item>
    </izvorni_sadrzaj>
    <derivirana_varijabla naziv="DomainObject.Predmet.OstaliListFormatedWithAdress_1">
      <item>Alen Maglić, Ul.8.udarne Dalmat.brigade 12, 22000 Šibenik</item>
    </derivirana_varijabla>
  </DomainObject.Predmet.OstaliListFormatedWithAdress>
  <DomainObject.Predmet.OstaliListFormatedWithAdressOIB>
    <izvorni_sadrzaj>
      <item>Alen Maglić, OIB 35713163953, Ul.8.udarne Dalmat.brigade 12, 22000 Šibenik</item>
    </izvorni_sadrzaj>
    <derivirana_varijabla naziv="DomainObject.Predmet.OstaliListFormatedWithAdressOIB_1">
      <item>Alen Maglić, OIB 35713163953, Ul.8.udarne Dalmat.brigade 12, 22000 Šibenik</item>
    </derivirana_varijabla>
  </DomainObject.Predmet.OstaliListFormatedWithAdressOIB>
  <DomainObject.Predmet.OstaliListNazivFormated>
    <izvorni_sadrzaj>
      <item>Alen Maglić</item>
    </izvorni_sadrzaj>
    <derivirana_varijabla naziv="DomainObject.Predmet.OstaliListNazivFormated_1">
      <item>Alen Maglić</item>
    </derivirana_varijabla>
  </DomainObject.Predmet.OstaliListNazivFormated>
  <DomainObject.Predmet.OstaliListNazivFormatedOIB>
    <izvorni_sadrzaj>
      <item>Alen Maglić, OIB 35713163953</item>
    </izvorni_sadrzaj>
    <derivirana_varijabla naziv="DomainObject.Predmet.OstaliListNazivFormatedOIB_1">
      <item>Alen Maglić, OIB 35713163953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St-154/2020-11</izvorni_sadrzaj>
    <derivirana_varijabla naziv="DomainObject.PoslovniBrojDokumenta_1">St-154/2020-11</derivirana_varijabla>
  </DomainObject.PoslovniBrojDokumenta>
  <DomainObject.Predmet.StrankaIDrugi>
    <izvorni_sadrzaj>ADRIATIC GRUPA d.o.o. za usluge</izvorni_sadrzaj>
    <derivirana_varijabla naziv="DomainObject.Predmet.StrankaIDrugi_1">ADRIATIC GRUPA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ADRIATIC GRUPA d.o.o. za usluge, OIB 67561712729, Obala dr. Franje Tuđmana 1, 22000 Šibenik</izvorni_sadrzaj>
    <derivirana_varijabla naziv="DomainObject.Predmet.StrankaIDrugiAdressOIB_1">ADRIATIC GRUPA d.o.o. za usluge, OIB 67561712729, Obala dr. Franje Tuđmana 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GRUPA d.o.o. za usluge</item>
      <item>Alen Maglić</item>
    </izvorni_sadrzaj>
    <derivirana_varijabla naziv="DomainObject.Predmet.SudioniciListNaziv_1">
      <item>ADRIATIC GRUPA d.o.o. za usluge</item>
      <item>Alen Maglić</item>
    </derivirana_varijabla>
  </DomainObject.Predmet.SudioniciListNaziv>
  <DomainObject.Predmet.SudioniciListAdressOIB>
    <izvorni_sadrzaj>
      <item>ADRIATIC GRUPA d.o.o. za usluge, OIB 67561712729, Obala dr. Franje Tuđmana 1,22000 Šibenik</item>
      <item>Alen Maglić, OIB 35713163953, Ul.8.udarne Dalmat.brigade 12,22000 Šibenik</item>
    </izvorni_sadrzaj>
    <derivirana_varijabla naziv="DomainObject.Predmet.SudioniciListAdressOIB_1">
      <item>ADRIATIC GRUPA d.o.o. za usluge, OIB 67561712729, Obala dr. Franje Tuđmana 1,22000 Šibenik</item>
      <item>Alen Maglić, OIB 35713163953, Ul.8.udarne Dalmat.brigade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67561712729</item>
      <item>, OIB 35713163953</item>
    </izvorni_sadrzaj>
    <derivirana_varijabla naziv="DomainObject.Predmet.SudioniciListNazivOIB_1">
      <item>, OIB 67561712729</item>
      <item>, OIB 35713163953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2019.</izvorni_sadrzaj>
    <derivirana_varijabla naziv="DomainObject.Predmet.DatumPocetkaProcesa_1">23.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988A0-A01E-4746-A7D2-BCCF24B151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163</properties:Words>
  <properties:Characters>847</properties:Characters>
  <properties:Lines>49</properties:Lines>
  <properties:Paragraphs>16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2020-06-16T07:48:00Z</dcterms:created>
  <dc:creator>Ardena Bajlo</dc:creator>
  <cp:lastModifiedBy>Ante Rubelj</cp:lastModifiedBy>
  <cp:lastPrinted>2020-06-05T09:23:00Z</cp:lastPrinted>
  <dcterms:modified xmlns:xsi="http://www.w3.org/2001/XMLSchema-instance" xsi:type="dcterms:W3CDTF">2020-06-17T08:54:00Z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St-154/2020-11 / Zapisnik - Ročište radi rasprave o uvjetima za otvaranje steč. post. (St-154-20_-_ADRIATIC_GRUPA_d.o.o._17.6.20..docx)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